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6D65A" w14:textId="5D78AC36" w:rsidR="00A727CA" w:rsidRDefault="003A7E3D" w:rsidP="002C3B94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Practice</w:t>
      </w:r>
      <w:r w:rsidRPr="00F007B9">
        <w:rPr>
          <w:sz w:val="64"/>
          <w:szCs w:val="64"/>
        </w:rPr>
        <w:t xml:space="preserve"> </w:t>
      </w:r>
      <w:r w:rsidR="00082DCA">
        <w:rPr>
          <w:sz w:val="64"/>
          <w:szCs w:val="64"/>
        </w:rPr>
        <w:t>q</w:t>
      </w:r>
      <w:r w:rsidR="00F007B9" w:rsidRPr="00F007B9">
        <w:rPr>
          <w:sz w:val="64"/>
          <w:szCs w:val="64"/>
        </w:rPr>
        <w:t>uestions</w:t>
      </w:r>
    </w:p>
    <w:p w14:paraId="74B32B35" w14:textId="217F59F0" w:rsidR="002C3B94" w:rsidRDefault="002C3B94" w:rsidP="002C3B94"/>
    <w:p w14:paraId="2DAA1193" w14:textId="77777777" w:rsidR="00D32684" w:rsidRPr="002C3B94" w:rsidRDefault="00D32684" w:rsidP="002C3B94"/>
    <w:tbl>
      <w:tblPr>
        <w:tblStyle w:val="TableGrid"/>
        <w:tblpPr w:leftFromText="180" w:rightFromText="180" w:vertAnchor="text" w:horzAnchor="page" w:tblpX="481" w:tblpY="-18"/>
        <w:tblW w:w="0" w:type="auto"/>
        <w:tblLook w:val="04A0" w:firstRow="1" w:lastRow="0" w:firstColumn="1" w:lastColumn="0" w:noHBand="0" w:noVBand="1"/>
      </w:tblPr>
      <w:tblGrid>
        <w:gridCol w:w="1817"/>
        <w:gridCol w:w="5903"/>
      </w:tblGrid>
      <w:tr w:rsidR="00D32684" w14:paraId="68EE6585" w14:textId="77777777" w:rsidTr="00D32684">
        <w:trPr>
          <w:trHeight w:val="1267"/>
        </w:trPr>
        <w:tc>
          <w:tcPr>
            <w:tcW w:w="1817" w:type="dxa"/>
          </w:tcPr>
          <w:p w14:paraId="05FCB0EB" w14:textId="77777777" w:rsidR="00D32684" w:rsidRDefault="00D32684" w:rsidP="00D32684">
            <w:r>
              <w:t>Monday</w:t>
            </w:r>
          </w:p>
          <w:p w14:paraId="4A1BDF0B" w14:textId="77777777" w:rsidR="00D32684" w:rsidRDefault="00D32684" w:rsidP="00D32684"/>
          <w:p w14:paraId="2A488143" w14:textId="77777777" w:rsidR="00D32684" w:rsidRDefault="00D32684" w:rsidP="00D32684"/>
        </w:tc>
        <w:tc>
          <w:tcPr>
            <w:tcW w:w="5903" w:type="dxa"/>
          </w:tcPr>
          <w:p w14:paraId="3A93C021" w14:textId="77777777" w:rsidR="00D32684" w:rsidRDefault="00D32684" w:rsidP="00D32684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B4E26E6" wp14:editId="20370865">
                      <wp:simplePos x="0" y="0"/>
                      <wp:positionH relativeFrom="column">
                        <wp:posOffset>-20320</wp:posOffset>
                      </wp:positionH>
                      <wp:positionV relativeFrom="paragraph">
                        <wp:posOffset>45720</wp:posOffset>
                      </wp:positionV>
                      <wp:extent cx="685800" cy="472440"/>
                      <wp:effectExtent l="0" t="0" r="19050" b="22860"/>
                      <wp:wrapNone/>
                      <wp:docPr id="9" name="Flowchart: 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72440"/>
                              </a:xfrm>
                              <a:prstGeom prst="flowChartOr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F4188F8" id="_x0000_t124" coordsize="21600,21600" o:spt="124" path="m10800,qx,10800,10800,21600,21600,10800,10800,xem,10800nfl21600,10800em10800,nfl10800,21600e">
                      <v:path o:extrusionok="f" gradientshapeok="t" o:connecttype="custom" o:connectlocs="10800,0;3163,3163;0,10800;3163,18437;10800,21600;18437,18437;21600,10800;18437,3163" textboxrect="3163,3163,18437,18437"/>
                    </v:shapetype>
                    <v:shape id="Flowchart: Or 9" o:spid="_x0000_s1026" type="#_x0000_t124" style="position:absolute;margin-left:-1.6pt;margin-top:3.6pt;width:54pt;height:37.2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" filled="f" strokecolor="#1f3763 [1604]" strokeweight="1pt">
                      <v:stroke joinstyle="miter"/>
                    </v:shape>
                  </w:pict>
                </mc:Fallback>
              </mc:AlternateContent>
            </w:r>
            <w:r w:rsidR="00746376">
              <w:rPr>
                <w:noProof/>
              </w:rPr>
              <w:object w:dxaOrig="1440" w:dyaOrig="1440" w14:anchorId="335D47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2051" type="#_x0000_t75" style="position:absolute;left:0;text-align:left;margin-left:62.05pt;margin-top:6.95pt;width:31.2pt;height:32.4pt;z-index:251666432;mso-position-horizontal-relative:text;mso-position-vertical-relative:text;mso-width-relative:page;mso-height-relative:page" wrapcoords="-514 0 -514 21098 21600 21098 21600 0 -514 0">
                  <v:imagedata r:id="rId11" o:title=""/>
                  <w10:wrap type="tight"/>
                </v:shape>
                <o:OLEObject Type="Embed" ProgID="PBrush" ShapeID="_x0000_s2051" DrawAspect="Content" ObjectID="_1741004556" r:id="rId12"/>
              </w:object>
            </w:r>
          </w:p>
          <w:p w14:paraId="513E9531" w14:textId="77777777" w:rsidR="00D32684" w:rsidRDefault="00D32684" w:rsidP="00D32684">
            <w:pPr>
              <w:jc w:val="center"/>
            </w:pPr>
          </w:p>
        </w:tc>
      </w:tr>
      <w:tr w:rsidR="00D32684" w14:paraId="1AD0C342" w14:textId="77777777" w:rsidTr="00D32684">
        <w:trPr>
          <w:trHeight w:val="1267"/>
        </w:trPr>
        <w:tc>
          <w:tcPr>
            <w:tcW w:w="1817" w:type="dxa"/>
          </w:tcPr>
          <w:p w14:paraId="1CB98EAA" w14:textId="77777777" w:rsidR="00D32684" w:rsidRDefault="00D32684" w:rsidP="00D32684">
            <w:r>
              <w:t>Tuesday</w:t>
            </w:r>
          </w:p>
          <w:p w14:paraId="15A2C017" w14:textId="77777777" w:rsidR="00D32684" w:rsidRDefault="00D32684" w:rsidP="00D32684"/>
          <w:p w14:paraId="1FAFEBE7" w14:textId="77777777" w:rsidR="00D32684" w:rsidRDefault="00D32684" w:rsidP="00D32684"/>
        </w:tc>
        <w:tc>
          <w:tcPr>
            <w:tcW w:w="5903" w:type="dxa"/>
          </w:tcPr>
          <w:p w14:paraId="3AF9C393" w14:textId="77777777" w:rsidR="00D32684" w:rsidRDefault="00D32684" w:rsidP="00D32684">
            <w:pPr>
              <w:jc w:val="center"/>
            </w:pPr>
          </w:p>
        </w:tc>
      </w:tr>
      <w:tr w:rsidR="00D32684" w14:paraId="02C35986" w14:textId="77777777" w:rsidTr="00D32684">
        <w:trPr>
          <w:trHeight w:val="1252"/>
        </w:trPr>
        <w:tc>
          <w:tcPr>
            <w:tcW w:w="1817" w:type="dxa"/>
          </w:tcPr>
          <w:p w14:paraId="55DF812F" w14:textId="77777777" w:rsidR="00D32684" w:rsidRDefault="00D32684" w:rsidP="00D32684">
            <w:r>
              <w:t>Wednesday</w:t>
            </w:r>
          </w:p>
          <w:p w14:paraId="7A6BC97A" w14:textId="77777777" w:rsidR="00D32684" w:rsidRDefault="00D32684" w:rsidP="00D32684"/>
          <w:p w14:paraId="141D529F" w14:textId="77777777" w:rsidR="00D32684" w:rsidRDefault="00D32684" w:rsidP="00D32684"/>
        </w:tc>
        <w:tc>
          <w:tcPr>
            <w:tcW w:w="5903" w:type="dxa"/>
          </w:tcPr>
          <w:p w14:paraId="43F756A2" w14:textId="0123EC10" w:rsidR="00D32684" w:rsidRDefault="00D32684" w:rsidP="00D32684">
            <w:pPr>
              <w:jc w:val="center"/>
            </w:pPr>
          </w:p>
        </w:tc>
      </w:tr>
    </w:tbl>
    <w:p w14:paraId="264A33A2" w14:textId="0C833E8B" w:rsidR="006B79AD" w:rsidRPr="00A727CA" w:rsidRDefault="00D32684" w:rsidP="00685A54">
      <w:pPr>
        <w:rPr>
          <w:sz w:val="4"/>
        </w:rPr>
      </w:pPr>
      <w:r w:rsidRPr="00D32684">
        <w:rPr>
          <w:noProof/>
          <w:sz w:val="64"/>
          <w:szCs w:val="6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D01F95B" wp14:editId="69058333">
                <wp:simplePos x="0" y="0"/>
                <wp:positionH relativeFrom="column">
                  <wp:posOffset>4457700</wp:posOffset>
                </wp:positionH>
                <wp:positionV relativeFrom="paragraph">
                  <wp:posOffset>29210</wp:posOffset>
                </wp:positionV>
                <wp:extent cx="2010410" cy="1066800"/>
                <wp:effectExtent l="0" t="0" r="2794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0410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224B55" w14:textId="62B58C8D" w:rsidR="00D32684" w:rsidRDefault="00D32684">
                            <w:r>
                              <w:t>Key: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01F95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1pt;margin-top:2.3pt;width:158.3pt;height:8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">
                <v:textbox>
                  <w:txbxContent>
                    <w:p w14:paraId="2B224B55" w14:textId="62B58C8D" w:rsidR="00D32684" w:rsidRDefault="00D32684">
                      <w:r>
                        <w:t>Key: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A114105" w14:textId="47A8B62C" w:rsidR="00BD4314" w:rsidRDefault="00BD4314" w:rsidP="006B79AD"/>
    <w:p w14:paraId="74273ED9" w14:textId="5B30DDFC" w:rsidR="00D32684" w:rsidRDefault="00D32684" w:rsidP="006B79AD"/>
    <w:p w14:paraId="294A3143" w14:textId="77777777" w:rsidR="00D32684" w:rsidRDefault="00D32684" w:rsidP="006B79AD"/>
    <w:p w14:paraId="69B4C134" w14:textId="77777777" w:rsidR="00D32684" w:rsidRDefault="00D32684" w:rsidP="006B79AD"/>
    <w:p w14:paraId="785F4FEE" w14:textId="77777777" w:rsidR="00D32684" w:rsidRDefault="00D32684" w:rsidP="006B79AD"/>
    <w:p w14:paraId="05EA77ED" w14:textId="77777777" w:rsidR="00D32684" w:rsidRDefault="00D32684" w:rsidP="006B79AD"/>
    <w:p w14:paraId="2B224A51" w14:textId="77777777" w:rsidR="00D32684" w:rsidRDefault="00D32684" w:rsidP="006B79AD"/>
    <w:p w14:paraId="64584D70" w14:textId="782E9631" w:rsidR="00254534" w:rsidRDefault="002C3B94" w:rsidP="006B79AD">
      <w:r w:rsidRPr="002C3B94">
        <w:t>The incomplete pictogram shows information about the number of eggs sold from a farm shop on Monday.</w:t>
      </w:r>
    </w:p>
    <w:p w14:paraId="1BAE8860" w14:textId="04B537F0" w:rsidR="002C3B94" w:rsidRDefault="002C3B94" w:rsidP="002C3B94"/>
    <w:p w14:paraId="1121B636" w14:textId="75728FA3" w:rsidR="002C3B94" w:rsidRDefault="002C3B94" w:rsidP="002C3B94">
      <w:r>
        <w:t xml:space="preserve">On Monday the shop sold 18 eggs. </w:t>
      </w:r>
    </w:p>
    <w:p w14:paraId="5557EC3D" w14:textId="68F91264" w:rsidR="002C3B94" w:rsidRDefault="002C3B94" w:rsidP="002C3B94">
      <w:r>
        <w:t xml:space="preserve">On Tuesday the shop sold 24 eggs. </w:t>
      </w:r>
    </w:p>
    <w:p w14:paraId="70397BF6" w14:textId="2D06A04B" w:rsidR="002C3B94" w:rsidRDefault="002C3B94" w:rsidP="002C3B94">
      <w:r>
        <w:t>On Wednesday the shop sold 27 eggs.</w:t>
      </w:r>
    </w:p>
    <w:p w14:paraId="4714A658" w14:textId="0D9AE4C1" w:rsidR="002C3B94" w:rsidRDefault="002C3B94" w:rsidP="002C3B94"/>
    <w:p w14:paraId="198DF27F" w14:textId="1A0B6F86" w:rsidR="002C3B94" w:rsidRPr="002C3B94" w:rsidRDefault="002C3B94" w:rsidP="002C3B94">
      <w:r w:rsidRPr="002C3B94">
        <w:t>Use this information to complete the pictogram and the key.</w:t>
      </w:r>
    </w:p>
    <w:p w14:paraId="483B1A6C" w14:textId="74B803B0" w:rsidR="0025651C" w:rsidRDefault="0025651C" w:rsidP="0025651C">
      <w:pPr>
        <w:rPr>
          <w:noProof/>
        </w:rPr>
      </w:pPr>
    </w:p>
    <w:p w14:paraId="36BDC087" w14:textId="60D89C5F" w:rsidR="002C3B94" w:rsidRDefault="002C3B94" w:rsidP="0025651C">
      <w:pPr>
        <w:rPr>
          <w:noProof/>
        </w:rPr>
      </w:pPr>
    </w:p>
    <w:p w14:paraId="70F3C14D" w14:textId="524B8A2D" w:rsidR="005D22E3" w:rsidRDefault="005D22E3" w:rsidP="0025651C">
      <w:pPr>
        <w:rPr>
          <w:noProof/>
        </w:rPr>
      </w:pPr>
    </w:p>
    <w:p w14:paraId="3700CD12" w14:textId="77777777" w:rsidR="005D22E3" w:rsidRDefault="005D22E3" w:rsidP="0025651C">
      <w:pPr>
        <w:rPr>
          <w:noProof/>
        </w:rPr>
      </w:pPr>
    </w:p>
    <w:p w14:paraId="7DB59AE8" w14:textId="3B04A3C1" w:rsidR="002C3B94" w:rsidRDefault="002C3B94" w:rsidP="0025651C">
      <w:pPr>
        <w:rPr>
          <w:noProof/>
        </w:rPr>
      </w:pPr>
    </w:p>
    <w:p w14:paraId="3C0AE520" w14:textId="0904D771" w:rsidR="002C3B94" w:rsidRDefault="002C3B94" w:rsidP="0025651C">
      <w:pPr>
        <w:rPr>
          <w:noProof/>
        </w:rPr>
      </w:pPr>
    </w:p>
    <w:p w14:paraId="19C9C339" w14:textId="6C532BE2" w:rsidR="002C3B94" w:rsidRDefault="002C3B94" w:rsidP="0025651C">
      <w:pPr>
        <w:rPr>
          <w:noProof/>
        </w:rPr>
      </w:pPr>
    </w:p>
    <w:p w14:paraId="4DC7768F" w14:textId="5010B7AB" w:rsidR="002C3B94" w:rsidRDefault="002C3B94" w:rsidP="0025651C">
      <w:pPr>
        <w:rPr>
          <w:noProof/>
        </w:rPr>
      </w:pPr>
    </w:p>
    <w:p w14:paraId="2C6300E0" w14:textId="77777777" w:rsidR="00D32684" w:rsidRDefault="00D32684" w:rsidP="0025651C">
      <w:pPr>
        <w:rPr>
          <w:noProof/>
        </w:rPr>
      </w:pPr>
    </w:p>
    <w:p w14:paraId="6D6C2AD3" w14:textId="69B3D5C3" w:rsidR="002C3B94" w:rsidRDefault="002C3B94" w:rsidP="0025651C">
      <w:pPr>
        <w:rPr>
          <w:noProof/>
        </w:rPr>
      </w:pPr>
    </w:p>
    <w:p w14:paraId="3727DB71" w14:textId="77777777" w:rsidR="002C3B94" w:rsidRPr="002C3B94" w:rsidRDefault="002C3B94" w:rsidP="002C3B94">
      <w:pPr>
        <w:rPr>
          <w:noProof/>
        </w:rPr>
      </w:pPr>
      <w:r w:rsidRPr="002C3B94">
        <w:rPr>
          <w:noProof/>
          <w:lang w:val="en-US"/>
        </w:rPr>
        <w:lastRenderedPageBreak/>
        <w:t>Farhad, George and Tom each did a test.</w:t>
      </w:r>
    </w:p>
    <w:p w14:paraId="0F1A54D2" w14:textId="27D63879" w:rsidR="002C3B94" w:rsidRDefault="002C3B94" w:rsidP="002C3B94">
      <w:pPr>
        <w:rPr>
          <w:noProof/>
          <w:lang w:val="en-US"/>
        </w:rPr>
      </w:pPr>
      <w:r w:rsidRPr="002C3B94">
        <w:rPr>
          <w:noProof/>
          <w:lang w:val="en-US"/>
        </w:rPr>
        <w:t>Here are their marks for the test.</w:t>
      </w:r>
    </w:p>
    <w:p w14:paraId="604143FC" w14:textId="77777777" w:rsidR="00BD4314" w:rsidRDefault="00BD4314" w:rsidP="002C3B94">
      <w:pPr>
        <w:rPr>
          <w:noProof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7"/>
        <w:gridCol w:w="679"/>
      </w:tblGrid>
      <w:tr w:rsidR="002C3B94" w14:paraId="3637D8AD" w14:textId="77777777" w:rsidTr="002C3B94">
        <w:trPr>
          <w:trHeight w:val="442"/>
        </w:trPr>
        <w:tc>
          <w:tcPr>
            <w:tcW w:w="1017" w:type="dxa"/>
          </w:tcPr>
          <w:p w14:paraId="3F2FF80E" w14:textId="1B292092" w:rsidR="002C3B94" w:rsidRDefault="002C3B94" w:rsidP="002C3B94">
            <w:pPr>
              <w:rPr>
                <w:noProof/>
                <w:lang w:val="en-US"/>
              </w:rPr>
            </w:pPr>
            <w:r w:rsidRPr="002C3B94">
              <w:rPr>
                <w:noProof/>
                <w:lang w:val="en-US"/>
              </w:rPr>
              <w:t>Farhad</w:t>
            </w:r>
          </w:p>
        </w:tc>
        <w:tc>
          <w:tcPr>
            <w:tcW w:w="679" w:type="dxa"/>
          </w:tcPr>
          <w:p w14:paraId="2E4C0A67" w14:textId="2A584328" w:rsidR="002C3B94" w:rsidRDefault="002C3B94" w:rsidP="002C3B94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74</w:t>
            </w:r>
          </w:p>
        </w:tc>
      </w:tr>
      <w:tr w:rsidR="002C3B94" w14:paraId="6288B19A" w14:textId="77777777" w:rsidTr="002C3B94">
        <w:trPr>
          <w:trHeight w:val="442"/>
        </w:trPr>
        <w:tc>
          <w:tcPr>
            <w:tcW w:w="1017" w:type="dxa"/>
          </w:tcPr>
          <w:p w14:paraId="178034B9" w14:textId="1261C5C0" w:rsidR="002C3B94" w:rsidRDefault="002C3B94" w:rsidP="002C3B94">
            <w:pPr>
              <w:rPr>
                <w:noProof/>
                <w:lang w:val="en-US"/>
              </w:rPr>
            </w:pPr>
            <w:r w:rsidRPr="002C3B94">
              <w:rPr>
                <w:noProof/>
                <w:lang w:val="en-US"/>
              </w:rPr>
              <w:t>George</w:t>
            </w:r>
          </w:p>
        </w:tc>
        <w:tc>
          <w:tcPr>
            <w:tcW w:w="679" w:type="dxa"/>
          </w:tcPr>
          <w:p w14:paraId="2C7368D0" w14:textId="1F96C5EA" w:rsidR="002C3B94" w:rsidRDefault="002C3B94" w:rsidP="002C3B94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77</w:t>
            </w:r>
          </w:p>
        </w:tc>
      </w:tr>
      <w:tr w:rsidR="002C3B94" w14:paraId="7B9E7B62" w14:textId="77777777" w:rsidTr="002C3B94">
        <w:trPr>
          <w:trHeight w:val="442"/>
        </w:trPr>
        <w:tc>
          <w:tcPr>
            <w:tcW w:w="1017" w:type="dxa"/>
          </w:tcPr>
          <w:p w14:paraId="31124A12" w14:textId="77339F74" w:rsidR="002C3B94" w:rsidRDefault="002C3B94" w:rsidP="002C3B94">
            <w:pPr>
              <w:rPr>
                <w:noProof/>
                <w:lang w:val="en-US"/>
              </w:rPr>
            </w:pPr>
            <w:r w:rsidRPr="002C3B94">
              <w:rPr>
                <w:noProof/>
                <w:lang w:val="en-US"/>
              </w:rPr>
              <w:t>Tom</w:t>
            </w:r>
          </w:p>
        </w:tc>
        <w:tc>
          <w:tcPr>
            <w:tcW w:w="679" w:type="dxa"/>
          </w:tcPr>
          <w:p w14:paraId="25B06850" w14:textId="4AE25A86" w:rsidR="002C3B94" w:rsidRDefault="002C3B94" w:rsidP="002C3B94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72</w:t>
            </w:r>
          </w:p>
        </w:tc>
      </w:tr>
    </w:tbl>
    <w:p w14:paraId="671CB875" w14:textId="7648C8A7" w:rsidR="002C3B94" w:rsidRDefault="002C3B94" w:rsidP="002C3B94">
      <w:pPr>
        <w:rPr>
          <w:noProof/>
          <w:lang w:val="en-US"/>
        </w:rPr>
      </w:pPr>
    </w:p>
    <w:p w14:paraId="6AC6201C" w14:textId="77777777" w:rsidR="002C3B94" w:rsidRPr="002C3B94" w:rsidRDefault="002C3B94" w:rsidP="002C3B94">
      <w:pPr>
        <w:rPr>
          <w:noProof/>
        </w:rPr>
      </w:pPr>
    </w:p>
    <w:p w14:paraId="71613177" w14:textId="77777777" w:rsidR="002C3B94" w:rsidRPr="002C3B94" w:rsidRDefault="002C3B94" w:rsidP="002C3B94">
      <w:pPr>
        <w:rPr>
          <w:noProof/>
        </w:rPr>
      </w:pPr>
      <w:r w:rsidRPr="002C3B94">
        <w:rPr>
          <w:noProof/>
          <w:lang w:val="en-US"/>
        </w:rPr>
        <w:t>George drew this bar chart to show the marks they got.</w:t>
      </w:r>
    </w:p>
    <w:p w14:paraId="38B393F9" w14:textId="77777777" w:rsidR="002C3B94" w:rsidRPr="002C3B94" w:rsidRDefault="002C3B94" w:rsidP="002C3B94">
      <w:pPr>
        <w:rPr>
          <w:noProof/>
        </w:rPr>
      </w:pPr>
      <w:r w:rsidRPr="002C3B94">
        <w:rPr>
          <w:noProof/>
          <w:lang w:val="en-US"/>
        </w:rPr>
        <w:t xml:space="preserve">The bar chart is </w:t>
      </w:r>
      <w:r w:rsidRPr="005D22E3">
        <w:rPr>
          <w:noProof/>
          <w:lang w:val="en-US"/>
        </w:rPr>
        <w:t>not</w:t>
      </w:r>
      <w:r w:rsidRPr="002C3B94">
        <w:rPr>
          <w:noProof/>
          <w:lang w:val="en-US"/>
        </w:rPr>
        <w:t xml:space="preserve"> fully correct.</w:t>
      </w:r>
    </w:p>
    <w:p w14:paraId="21E64C30" w14:textId="6735C0FB" w:rsidR="002C3B94" w:rsidRDefault="00F432EC" w:rsidP="0025651C">
      <w:pPr>
        <w:rPr>
          <w:noProof/>
        </w:rPr>
      </w:pPr>
      <w:r>
        <w:rPr>
          <w:noProof/>
        </w:rPr>
        <w:drawing>
          <wp:inline distT="0" distB="0" distL="0" distR="0" wp14:anchorId="14395B24" wp14:editId="14222856">
            <wp:extent cx="3133344" cy="2636520"/>
            <wp:effectExtent l="0" t="0" r="0" b="0"/>
            <wp:docPr id="3" name="Picture 3" descr="A bar chart with three grey bars, background grid, x-axis and y-axis. The y-axis is labelled: 0–78 upwards in single increments. The y-axis is labelled: Farhad, George and Tom. The order of the bars from smallest to tallest is: Tom, Farhad and then Georg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bar chart with three grey bars, background grid, x-axis and y-axis. The y-axis is labelled: 0–78 upwards in single increments. The y-axis is labelled: Farhad, George and Tom. The order of the bars from smallest to tallest is: Tom, Farhad and then George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33344" cy="263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53D4D2" w14:textId="3C1863C4" w:rsidR="002C3B94" w:rsidRDefault="002C3B94" w:rsidP="00F007B9"/>
    <w:p w14:paraId="3C253E76" w14:textId="77777777" w:rsidR="002C3B94" w:rsidRDefault="002C3B94" w:rsidP="002C3B94">
      <w:pPr>
        <w:rPr>
          <w:noProof/>
        </w:rPr>
      </w:pPr>
      <w:r w:rsidRPr="002C3B94">
        <w:rPr>
          <w:noProof/>
        </w:rPr>
        <w:t xml:space="preserve">Write down </w:t>
      </w:r>
      <w:r w:rsidRPr="005D22E3">
        <w:rPr>
          <w:noProof/>
        </w:rPr>
        <w:t>two</w:t>
      </w:r>
      <w:r w:rsidRPr="002C3B94">
        <w:rPr>
          <w:noProof/>
        </w:rPr>
        <w:t xml:space="preserve"> things that are wrong with George’s bar chart.</w:t>
      </w:r>
    </w:p>
    <w:p w14:paraId="0EB82A20" w14:textId="4A34D1E2" w:rsidR="002C3B94" w:rsidRDefault="002C3B94" w:rsidP="00F007B9"/>
    <w:p w14:paraId="6764B725" w14:textId="1DD303CD" w:rsidR="002C3B94" w:rsidRDefault="002C3B94" w:rsidP="00F007B9"/>
    <w:p w14:paraId="43457E87" w14:textId="5C13DD94" w:rsidR="002C3B94" w:rsidRDefault="002C3B94" w:rsidP="00F007B9"/>
    <w:p w14:paraId="01285D1F" w14:textId="04892663" w:rsidR="002C3B94" w:rsidRDefault="002C3B94" w:rsidP="00F007B9"/>
    <w:p w14:paraId="1C925951" w14:textId="357943FD" w:rsidR="002C3B94" w:rsidRDefault="002C3B94" w:rsidP="00F007B9"/>
    <w:p w14:paraId="08320702" w14:textId="02439B77" w:rsidR="002C3B94" w:rsidRDefault="002C3B94" w:rsidP="00F007B9"/>
    <w:p w14:paraId="76AFDF7F" w14:textId="541DFEFA" w:rsidR="002C3B94" w:rsidRDefault="002C3B94" w:rsidP="00F007B9"/>
    <w:p w14:paraId="1DCBA6B2" w14:textId="3A51CBC2" w:rsidR="002C3B94" w:rsidRDefault="002C3B94" w:rsidP="00F007B9"/>
    <w:p w14:paraId="6F029775" w14:textId="77777777" w:rsidR="00746376" w:rsidRDefault="00746376" w:rsidP="00F007B9"/>
    <w:p w14:paraId="6CDC212A" w14:textId="53F1404B" w:rsidR="002C3B94" w:rsidRDefault="002C3B94" w:rsidP="00F007B9"/>
    <w:p w14:paraId="693C56C9" w14:textId="4ADA392E" w:rsidR="002C3B94" w:rsidRDefault="002C3B94" w:rsidP="00F007B9"/>
    <w:p w14:paraId="46503A6C" w14:textId="19E9795E" w:rsidR="002C3B94" w:rsidRPr="002C3B94" w:rsidRDefault="002C3B94" w:rsidP="005D22E3">
      <w:pPr>
        <w:ind w:right="-194"/>
      </w:pPr>
      <w:r w:rsidRPr="002C3B94">
        <w:lastRenderedPageBreak/>
        <w:t>The table gives information about the number of goals scored by each of three teams</w:t>
      </w:r>
      <w:r w:rsidR="003A7E3D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3"/>
        <w:gridCol w:w="2024"/>
      </w:tblGrid>
      <w:tr w:rsidR="002C3B94" w14:paraId="323EAD38" w14:textId="77777777" w:rsidTr="002C3B94">
        <w:trPr>
          <w:trHeight w:val="551"/>
        </w:trPr>
        <w:tc>
          <w:tcPr>
            <w:tcW w:w="1923" w:type="dxa"/>
          </w:tcPr>
          <w:p w14:paraId="5386CE72" w14:textId="22055E84" w:rsidR="002C3B94" w:rsidRPr="002C3B94" w:rsidRDefault="002C3B94" w:rsidP="005E61F8">
            <w:pPr>
              <w:rPr>
                <w:b/>
                <w:bCs/>
                <w:noProof/>
                <w:lang w:val="en-US"/>
              </w:rPr>
            </w:pPr>
            <w:r w:rsidRPr="002C3B94">
              <w:rPr>
                <w:b/>
                <w:bCs/>
                <w:noProof/>
                <w:lang w:val="en-US"/>
              </w:rPr>
              <w:t xml:space="preserve">Team </w:t>
            </w:r>
          </w:p>
        </w:tc>
        <w:tc>
          <w:tcPr>
            <w:tcW w:w="2024" w:type="dxa"/>
          </w:tcPr>
          <w:p w14:paraId="75AABDC2" w14:textId="1FDC3EEC" w:rsidR="002C3B94" w:rsidRPr="002C3B94" w:rsidRDefault="002C3B94" w:rsidP="005E61F8">
            <w:pPr>
              <w:rPr>
                <w:b/>
                <w:bCs/>
                <w:noProof/>
                <w:lang w:val="en-US"/>
              </w:rPr>
            </w:pPr>
            <w:r w:rsidRPr="002C3B94">
              <w:rPr>
                <w:b/>
                <w:bCs/>
                <w:noProof/>
                <w:lang w:val="en-US"/>
              </w:rPr>
              <w:t>Number of goals</w:t>
            </w:r>
          </w:p>
        </w:tc>
      </w:tr>
      <w:tr w:rsidR="002C3B94" w:rsidRPr="002C3B94" w14:paraId="6FCB2DA8" w14:textId="77777777" w:rsidTr="002C3B94">
        <w:trPr>
          <w:trHeight w:val="829"/>
        </w:trPr>
        <w:tc>
          <w:tcPr>
            <w:tcW w:w="1923" w:type="dxa"/>
            <w:hideMark/>
          </w:tcPr>
          <w:p w14:paraId="01EF1F99" w14:textId="77777777" w:rsidR="002C3B94" w:rsidRPr="002C3B94" w:rsidRDefault="002C3B94" w:rsidP="002C3B94">
            <w:pPr>
              <w:rPr>
                <w:noProof/>
              </w:rPr>
            </w:pPr>
            <w:r w:rsidRPr="002C3B94">
              <w:rPr>
                <w:noProof/>
              </w:rPr>
              <w:t>City</w:t>
            </w:r>
          </w:p>
        </w:tc>
        <w:tc>
          <w:tcPr>
            <w:tcW w:w="2024" w:type="dxa"/>
            <w:hideMark/>
          </w:tcPr>
          <w:p w14:paraId="4D9BDF1D" w14:textId="77777777" w:rsidR="002C3B94" w:rsidRPr="002C3B94" w:rsidRDefault="002C3B94" w:rsidP="002C3B94">
            <w:pPr>
              <w:rPr>
                <w:noProof/>
              </w:rPr>
            </w:pPr>
            <w:r w:rsidRPr="002C3B94">
              <w:rPr>
                <w:noProof/>
              </w:rPr>
              <w:t>50</w:t>
            </w:r>
          </w:p>
        </w:tc>
      </w:tr>
      <w:tr w:rsidR="002C3B94" w:rsidRPr="002C3B94" w14:paraId="2FBABDC4" w14:textId="77777777" w:rsidTr="002C3B94">
        <w:trPr>
          <w:trHeight w:val="829"/>
        </w:trPr>
        <w:tc>
          <w:tcPr>
            <w:tcW w:w="1923" w:type="dxa"/>
            <w:hideMark/>
          </w:tcPr>
          <w:p w14:paraId="60A379DE" w14:textId="77777777" w:rsidR="002C3B94" w:rsidRPr="002C3B94" w:rsidRDefault="002C3B94" w:rsidP="002C3B94">
            <w:pPr>
              <w:rPr>
                <w:noProof/>
              </w:rPr>
            </w:pPr>
            <w:r w:rsidRPr="002C3B94">
              <w:rPr>
                <w:noProof/>
              </w:rPr>
              <w:t>Rovers</w:t>
            </w:r>
          </w:p>
        </w:tc>
        <w:tc>
          <w:tcPr>
            <w:tcW w:w="2024" w:type="dxa"/>
            <w:hideMark/>
          </w:tcPr>
          <w:p w14:paraId="7A8732F4" w14:textId="77777777" w:rsidR="002C3B94" w:rsidRPr="002C3B94" w:rsidRDefault="002C3B94" w:rsidP="002C3B94">
            <w:pPr>
              <w:rPr>
                <w:noProof/>
              </w:rPr>
            </w:pPr>
            <w:r w:rsidRPr="002C3B94">
              <w:rPr>
                <w:noProof/>
              </w:rPr>
              <w:t>45</w:t>
            </w:r>
          </w:p>
        </w:tc>
      </w:tr>
      <w:tr w:rsidR="002C3B94" w:rsidRPr="002C3B94" w14:paraId="2400AD83" w14:textId="77777777" w:rsidTr="002C3B94">
        <w:trPr>
          <w:trHeight w:val="829"/>
        </w:trPr>
        <w:tc>
          <w:tcPr>
            <w:tcW w:w="1923" w:type="dxa"/>
            <w:hideMark/>
          </w:tcPr>
          <w:p w14:paraId="2A0EDD40" w14:textId="77777777" w:rsidR="002C3B94" w:rsidRPr="002C3B94" w:rsidRDefault="002C3B94" w:rsidP="002C3B94">
            <w:pPr>
              <w:rPr>
                <w:noProof/>
              </w:rPr>
            </w:pPr>
            <w:r w:rsidRPr="002C3B94">
              <w:rPr>
                <w:noProof/>
              </w:rPr>
              <w:t xml:space="preserve">United </w:t>
            </w:r>
          </w:p>
        </w:tc>
        <w:tc>
          <w:tcPr>
            <w:tcW w:w="2024" w:type="dxa"/>
            <w:hideMark/>
          </w:tcPr>
          <w:p w14:paraId="174A99F3" w14:textId="77777777" w:rsidR="002C3B94" w:rsidRPr="002C3B94" w:rsidRDefault="002C3B94" w:rsidP="002C3B94">
            <w:pPr>
              <w:rPr>
                <w:noProof/>
              </w:rPr>
            </w:pPr>
            <w:r w:rsidRPr="002C3B94">
              <w:rPr>
                <w:noProof/>
              </w:rPr>
              <w:t>25</w:t>
            </w:r>
          </w:p>
        </w:tc>
      </w:tr>
    </w:tbl>
    <w:p w14:paraId="539468C6" w14:textId="7F846884" w:rsidR="002C3B94" w:rsidRDefault="002C3B94" w:rsidP="00F007B9"/>
    <w:p w14:paraId="15AA8212" w14:textId="494CB897" w:rsidR="002C3B94" w:rsidRDefault="002C3B94" w:rsidP="00F007B9"/>
    <w:p w14:paraId="1F5260B5" w14:textId="69993693" w:rsidR="002C3B94" w:rsidRDefault="002C3B94" w:rsidP="00F007B9">
      <w:r w:rsidRPr="002C3B94">
        <w:rPr>
          <w:noProof/>
        </w:rPr>
        <w:drawing>
          <wp:anchor distT="0" distB="0" distL="114300" distR="114300" simplePos="0" relativeHeight="251661312" behindDoc="1" locked="0" layoutInCell="1" allowOverlap="1" wp14:anchorId="35CF83D0" wp14:editId="395A78E9">
            <wp:simplePos x="0" y="0"/>
            <wp:positionH relativeFrom="column">
              <wp:posOffset>0</wp:posOffset>
            </wp:positionH>
            <wp:positionV relativeFrom="paragraph">
              <wp:posOffset>-1905</wp:posOffset>
            </wp:positionV>
            <wp:extent cx="4432300" cy="2886075"/>
            <wp:effectExtent l="0" t="0" r="6350" b="9525"/>
            <wp:wrapTight wrapText="bothSides">
              <wp:wrapPolygon edited="0">
                <wp:start x="0" y="0"/>
                <wp:lineTo x="0" y="21529"/>
                <wp:lineTo x="21538" y="21529"/>
                <wp:lineTo x="21538" y="0"/>
                <wp:lineTo x="0" y="0"/>
              </wp:wrapPolygon>
            </wp:wrapTight>
            <wp:docPr id="22" name="Chart 22" descr="A simple, blank pie chart with no data">
              <a:extLst xmlns:a="http://schemas.openxmlformats.org/drawingml/2006/main">
                <a:ext uri="{FF2B5EF4-FFF2-40B4-BE49-F238E27FC236}">
                  <a16:creationId xmlns:a16="http://schemas.microsoft.com/office/drawing/2014/main" id="{C4075395-5272-D94D-6200-FE780774355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anchor>
        </w:drawing>
      </w:r>
    </w:p>
    <w:p w14:paraId="020CDF45" w14:textId="5EDD4208" w:rsidR="00F007B9" w:rsidRDefault="00F007B9" w:rsidP="0025651C"/>
    <w:p w14:paraId="693B205E" w14:textId="1C55B2D5" w:rsidR="005D22E3" w:rsidRDefault="005D22E3" w:rsidP="0025651C"/>
    <w:p w14:paraId="1EBA5273" w14:textId="6CF9BAAD" w:rsidR="005D22E3" w:rsidRDefault="005D22E3" w:rsidP="0025651C"/>
    <w:p w14:paraId="437B61D4" w14:textId="6F64D9E7" w:rsidR="005D22E3" w:rsidRDefault="005D22E3" w:rsidP="0025651C"/>
    <w:p w14:paraId="0B087599" w14:textId="5E9419AA" w:rsidR="005D22E3" w:rsidRDefault="005D22E3" w:rsidP="0025651C"/>
    <w:p w14:paraId="72A9799A" w14:textId="6AAB09E5" w:rsidR="005D22E3" w:rsidRDefault="005D22E3" w:rsidP="0025651C"/>
    <w:p w14:paraId="3EA78742" w14:textId="3BFCCC7D" w:rsidR="005D22E3" w:rsidRDefault="005D22E3" w:rsidP="0025651C"/>
    <w:p w14:paraId="6C3DA542" w14:textId="13F9CA9E" w:rsidR="005D22E3" w:rsidRDefault="005D22E3" w:rsidP="0025651C"/>
    <w:p w14:paraId="70DEC9C4" w14:textId="2DEF5126" w:rsidR="005D22E3" w:rsidRDefault="005D22E3" w:rsidP="0025651C"/>
    <w:p w14:paraId="5108FCD7" w14:textId="77777777" w:rsidR="005D22E3" w:rsidRDefault="005D22E3" w:rsidP="0025651C"/>
    <w:p w14:paraId="42DE029A" w14:textId="06294B50" w:rsidR="00F007B9" w:rsidRDefault="00F007B9" w:rsidP="0025651C">
      <w:pPr>
        <w:rPr>
          <w:noProof/>
        </w:rPr>
      </w:pPr>
    </w:p>
    <w:p w14:paraId="3658AD10" w14:textId="753D4601" w:rsidR="002C3B94" w:rsidRDefault="002C3B94" w:rsidP="0025651C">
      <w:r w:rsidRPr="002C3B94">
        <w:t>The pie chart gives information about the colour of each car in a car park.</w:t>
      </w:r>
    </w:p>
    <w:p w14:paraId="4AB38F2C" w14:textId="555544DF" w:rsidR="001D6F3E" w:rsidRDefault="001D6F3E" w:rsidP="001D6F3E"/>
    <w:p w14:paraId="433FF7A7" w14:textId="42000E85" w:rsidR="00F432EC" w:rsidRDefault="00F432EC" w:rsidP="001D6F3E">
      <w:r>
        <w:rPr>
          <w:noProof/>
        </w:rPr>
        <w:lastRenderedPageBreak/>
        <w:drawing>
          <wp:inline distT="0" distB="0" distL="0" distR="0" wp14:anchorId="1739D8C3" wp14:editId="34899CD8">
            <wp:extent cx="2788920" cy="2788920"/>
            <wp:effectExtent l="0" t="0" r="0" b="0"/>
            <wp:docPr id="4" name="Picture 4" descr="A simple, black and white line pie chart with three sections. A 90° section is labelled 'black', an 80° section is labelled 'white' and the rest is labelled 'other colours'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simple, black and white line pie chart with three sections. A 90° section is labelled 'black', an 80° section is labelled 'white' and the rest is labelled 'other colours'. 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88920" cy="2788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38594F" w14:textId="61C719B1" w:rsidR="001D6F3E" w:rsidRDefault="001D6F3E" w:rsidP="001D6F3E"/>
    <w:p w14:paraId="4086A8BA" w14:textId="77777777" w:rsidR="001D6F3E" w:rsidRPr="001D6F3E" w:rsidRDefault="001D6F3E" w:rsidP="001D6F3E">
      <w:r w:rsidRPr="001D6F3E">
        <w:rPr>
          <w:lang w:val="en-US"/>
        </w:rPr>
        <w:t>There are 135 black cars in the car park.</w:t>
      </w:r>
    </w:p>
    <w:p w14:paraId="0903B580" w14:textId="5B7B0856" w:rsidR="001D6F3E" w:rsidRPr="001D6F3E" w:rsidRDefault="001D6F3E" w:rsidP="001D6F3E">
      <w:r w:rsidRPr="001D6F3E">
        <w:rPr>
          <w:lang w:val="en-US"/>
        </w:rPr>
        <w:t>Work out the number of white cars in the car park.</w:t>
      </w:r>
    </w:p>
    <w:p w14:paraId="2E318E04" w14:textId="77777777" w:rsidR="001D6F3E" w:rsidRPr="001D6F3E" w:rsidRDefault="001D6F3E" w:rsidP="001D6F3E"/>
    <w:sectPr w:rsidR="001D6F3E" w:rsidRPr="001D6F3E" w:rsidSect="005A6F49">
      <w:headerReference w:type="default" r:id="rId16"/>
      <w:footerReference w:type="default" r:id="rId17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91D54" w14:textId="77777777" w:rsidR="00CD79E9" w:rsidRDefault="00CD79E9" w:rsidP="00F96C86">
      <w:r>
        <w:separator/>
      </w:r>
    </w:p>
  </w:endnote>
  <w:endnote w:type="continuationSeparator" w:id="0">
    <w:p w14:paraId="42D36C34" w14:textId="77777777" w:rsidR="00CD79E9" w:rsidRDefault="00CD79E9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EFEAF" w14:textId="77777777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A399A" w14:textId="77777777" w:rsidR="00CD79E9" w:rsidRDefault="00CD79E9" w:rsidP="00F96C86">
      <w:r>
        <w:separator/>
      </w:r>
    </w:p>
  </w:footnote>
  <w:footnote w:type="continuationSeparator" w:id="0">
    <w:p w14:paraId="6DB2579F" w14:textId="77777777" w:rsidR="00CD79E9" w:rsidRDefault="00CD79E9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D30F5" w14:textId="2944D40D" w:rsidR="00176D46" w:rsidRPr="002335F6" w:rsidRDefault="003336F5" w:rsidP="00D32684">
    <w:pPr>
      <w:pStyle w:val="Header"/>
      <w:ind w:firstLine="1440"/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17492107" wp14:editId="6B84C97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60317C06" wp14:editId="656FC905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0C7FB2AA" wp14:editId="19F5E22D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61996229">
    <w:abstractNumId w:val="31"/>
  </w:num>
  <w:num w:numId="2" w16cid:durableId="1943873030">
    <w:abstractNumId w:val="33"/>
  </w:num>
  <w:num w:numId="3" w16cid:durableId="1034379190">
    <w:abstractNumId w:val="13"/>
  </w:num>
  <w:num w:numId="4" w16cid:durableId="2122604249">
    <w:abstractNumId w:val="28"/>
  </w:num>
  <w:num w:numId="5" w16cid:durableId="826287140">
    <w:abstractNumId w:val="43"/>
  </w:num>
  <w:num w:numId="6" w16cid:durableId="1924559544">
    <w:abstractNumId w:val="25"/>
  </w:num>
  <w:num w:numId="7" w16cid:durableId="442963112">
    <w:abstractNumId w:val="39"/>
  </w:num>
  <w:num w:numId="8" w16cid:durableId="687222781">
    <w:abstractNumId w:val="29"/>
  </w:num>
  <w:num w:numId="9" w16cid:durableId="1539506283">
    <w:abstractNumId w:val="18"/>
  </w:num>
  <w:num w:numId="10" w16cid:durableId="1410614554">
    <w:abstractNumId w:val="40"/>
  </w:num>
  <w:num w:numId="11" w16cid:durableId="1087071186">
    <w:abstractNumId w:val="21"/>
  </w:num>
  <w:num w:numId="12" w16cid:durableId="1289623794">
    <w:abstractNumId w:val="44"/>
  </w:num>
  <w:num w:numId="13" w16cid:durableId="1529949090">
    <w:abstractNumId w:val="16"/>
  </w:num>
  <w:num w:numId="14" w16cid:durableId="1309702539">
    <w:abstractNumId w:val="15"/>
  </w:num>
  <w:num w:numId="15" w16cid:durableId="1060862621">
    <w:abstractNumId w:val="20"/>
  </w:num>
  <w:num w:numId="16" w16cid:durableId="860627197">
    <w:abstractNumId w:val="0"/>
  </w:num>
  <w:num w:numId="17" w16cid:durableId="1196654266">
    <w:abstractNumId w:val="1"/>
  </w:num>
  <w:num w:numId="18" w16cid:durableId="150223095">
    <w:abstractNumId w:val="2"/>
  </w:num>
  <w:num w:numId="19" w16cid:durableId="231277139">
    <w:abstractNumId w:val="3"/>
  </w:num>
  <w:num w:numId="20" w16cid:durableId="1567300975">
    <w:abstractNumId w:val="8"/>
  </w:num>
  <w:num w:numId="21" w16cid:durableId="1609199115">
    <w:abstractNumId w:val="4"/>
  </w:num>
  <w:num w:numId="22" w16cid:durableId="1077896231">
    <w:abstractNumId w:val="5"/>
  </w:num>
  <w:num w:numId="23" w16cid:durableId="1383165293">
    <w:abstractNumId w:val="6"/>
  </w:num>
  <w:num w:numId="24" w16cid:durableId="1863471340">
    <w:abstractNumId w:val="7"/>
  </w:num>
  <w:num w:numId="25" w16cid:durableId="1417945388">
    <w:abstractNumId w:val="9"/>
  </w:num>
  <w:num w:numId="26" w16cid:durableId="1272471521">
    <w:abstractNumId w:val="14"/>
  </w:num>
  <w:num w:numId="27" w16cid:durableId="619528041">
    <w:abstractNumId w:val="22"/>
  </w:num>
  <w:num w:numId="28" w16cid:durableId="556284855">
    <w:abstractNumId w:val="34"/>
  </w:num>
  <w:num w:numId="29" w16cid:durableId="193691606">
    <w:abstractNumId w:val="37"/>
  </w:num>
  <w:num w:numId="30" w16cid:durableId="1108044377">
    <w:abstractNumId w:val="30"/>
  </w:num>
  <w:num w:numId="31" w16cid:durableId="348794495">
    <w:abstractNumId w:val="26"/>
  </w:num>
  <w:num w:numId="32" w16cid:durableId="1752047504">
    <w:abstractNumId w:val="42"/>
  </w:num>
  <w:num w:numId="33" w16cid:durableId="917253312">
    <w:abstractNumId w:val="10"/>
  </w:num>
  <w:num w:numId="34" w16cid:durableId="1253467487">
    <w:abstractNumId w:val="12"/>
  </w:num>
  <w:num w:numId="35" w16cid:durableId="110978788">
    <w:abstractNumId w:val="24"/>
  </w:num>
  <w:num w:numId="36" w16cid:durableId="1868786725">
    <w:abstractNumId w:val="41"/>
  </w:num>
  <w:num w:numId="37" w16cid:durableId="1710760535">
    <w:abstractNumId w:val="38"/>
  </w:num>
  <w:num w:numId="38" w16cid:durableId="839076425">
    <w:abstractNumId w:val="17"/>
  </w:num>
  <w:num w:numId="39" w16cid:durableId="493105341">
    <w:abstractNumId w:val="27"/>
  </w:num>
  <w:num w:numId="40" w16cid:durableId="1621759005">
    <w:abstractNumId w:val="19"/>
  </w:num>
  <w:num w:numId="41" w16cid:durableId="1957370247">
    <w:abstractNumId w:val="36"/>
  </w:num>
  <w:num w:numId="42" w16cid:durableId="762998089">
    <w:abstractNumId w:val="35"/>
  </w:num>
  <w:num w:numId="43" w16cid:durableId="357659729">
    <w:abstractNumId w:val="32"/>
  </w:num>
  <w:num w:numId="44" w16cid:durableId="128211436">
    <w:abstractNumId w:val="23"/>
  </w:num>
  <w:num w:numId="45" w16cid:durableId="58722905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7B9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82DCA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D6F3E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5C79"/>
    <w:rsid w:val="0025651C"/>
    <w:rsid w:val="00264E53"/>
    <w:rsid w:val="002C26DC"/>
    <w:rsid w:val="002C3B94"/>
    <w:rsid w:val="002C64D2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A7E3D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96325"/>
    <w:rsid w:val="005A45A7"/>
    <w:rsid w:val="005A6F49"/>
    <w:rsid w:val="005D22E3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69AE"/>
    <w:rsid w:val="006D7900"/>
    <w:rsid w:val="006E3B52"/>
    <w:rsid w:val="00720115"/>
    <w:rsid w:val="00736519"/>
    <w:rsid w:val="00746376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1733"/>
    <w:rsid w:val="00A5524C"/>
    <w:rsid w:val="00A7145E"/>
    <w:rsid w:val="00A727CA"/>
    <w:rsid w:val="00A80C9C"/>
    <w:rsid w:val="00A8203E"/>
    <w:rsid w:val="00A84566"/>
    <w:rsid w:val="00A96171"/>
    <w:rsid w:val="00A96945"/>
    <w:rsid w:val="00AD1405"/>
    <w:rsid w:val="00AD20F9"/>
    <w:rsid w:val="00AD2C72"/>
    <w:rsid w:val="00AE0BFE"/>
    <w:rsid w:val="00AE4959"/>
    <w:rsid w:val="00B040C6"/>
    <w:rsid w:val="00B0512C"/>
    <w:rsid w:val="00B24982"/>
    <w:rsid w:val="00B41C9A"/>
    <w:rsid w:val="00B76298"/>
    <w:rsid w:val="00B80A3F"/>
    <w:rsid w:val="00B95FDB"/>
    <w:rsid w:val="00B970F8"/>
    <w:rsid w:val="00BA33D5"/>
    <w:rsid w:val="00BA5073"/>
    <w:rsid w:val="00BC3620"/>
    <w:rsid w:val="00BC73E7"/>
    <w:rsid w:val="00BD4314"/>
    <w:rsid w:val="00BE03CE"/>
    <w:rsid w:val="00BF5DA1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D79E9"/>
    <w:rsid w:val="00CF070A"/>
    <w:rsid w:val="00D06668"/>
    <w:rsid w:val="00D11E60"/>
    <w:rsid w:val="00D21369"/>
    <w:rsid w:val="00D32684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03D4E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07B9"/>
    <w:rsid w:val="00F0195F"/>
    <w:rsid w:val="00F020EE"/>
    <w:rsid w:val="00F026E2"/>
    <w:rsid w:val="00F15FE5"/>
    <w:rsid w:val="00F21A83"/>
    <w:rsid w:val="00F2577D"/>
    <w:rsid w:val="00F26519"/>
    <w:rsid w:val="00F432EC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2"/>
    </o:shapelayout>
  </w:shapeDefaults>
  <w:decimalSymbol w:val="."/>
  <w:listSeparator w:val=","/>
  <w14:docId w14:val="037C4358"/>
  <w15:docId w15:val="{A782F598-C1E7-44F6-9E23-705AD66A0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jp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hart" Target="charts/chart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jp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ynet\Documents\Custom%20Office%20Templates\ETF%20handout%20template_portrait.dotx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Column1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8FE8-4F92-856D-E8ED5D9AC625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8FE8-4F92-856D-E8ED5D9AC625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8FE8-4F92-856D-E8ED5D9AC625}"/>
              </c:ext>
            </c:extLst>
          </c:dPt>
          <c:dPt>
            <c:idx val="3"/>
            <c:bubble3D val="0"/>
            <c:spPr>
              <a:noFill/>
              <a:ln w="19050">
                <a:solidFill>
                  <a:schemeClr val="tx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8FE8-4F92-856D-E8ED5D9AC625}"/>
              </c:ext>
            </c:extLst>
          </c:dPt>
          <c:cat>
            <c:numRef>
              <c:f>Sheet1!$A$2:$A$5</c:f>
              <c:numCache>
                <c:formatCode>General</c:formatCode>
                <c:ptCount val="4"/>
              </c:numCache>
            </c:numRef>
          </c:cat>
          <c:val>
            <c:numRef>
              <c:f>Sheet1!$B$2:$B$5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1.2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8FE8-4F92-856D-E8ED5D9AC62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ETF handout template_portrait</Template>
  <TotalTime>7</TotalTime>
  <Pages>4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951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Lynette Woodward</dc:creator>
  <cp:keywords/>
  <dc:description/>
  <cp:lastModifiedBy>Elizabeth Parker</cp:lastModifiedBy>
  <cp:revision>4</cp:revision>
  <cp:lastPrinted>2021-03-09T11:45:00Z</cp:lastPrinted>
  <dcterms:created xsi:type="dcterms:W3CDTF">2023-03-22T15:32:00Z</dcterms:created>
  <dcterms:modified xsi:type="dcterms:W3CDTF">2023-03-22T15:36:00Z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